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4228D" w14:textId="77777777" w:rsidR="00575926" w:rsidRDefault="00575926" w:rsidP="005759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LEBENTHORPE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14:paraId="7A4E6877" w14:textId="77777777" w:rsidR="00575926" w:rsidRDefault="00575926" w:rsidP="005759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0A9724" w14:textId="77777777" w:rsidR="00575926" w:rsidRDefault="00575926" w:rsidP="005759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5507F0" w14:textId="77777777" w:rsidR="00575926" w:rsidRDefault="00575926" w:rsidP="005759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Sep.1450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enfeoffed by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Wulferston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Wulferston</w:t>
      </w:r>
      <w:proofErr w:type="spellEnd"/>
    </w:p>
    <w:p w14:paraId="7B1E3D14" w14:textId="77777777" w:rsidR="00575926" w:rsidRDefault="00575926" w:rsidP="005759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Freston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Stowry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Haughton(q.v.) of a close in Cotton,</w:t>
      </w:r>
    </w:p>
    <w:p w14:paraId="521A1FA0" w14:textId="77777777" w:rsidR="00575926" w:rsidRDefault="00575926" w:rsidP="005759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Suffolk.    (T.N.A. ref. FB 161/L1/3)</w:t>
      </w:r>
    </w:p>
    <w:p w14:paraId="4F3C249A" w14:textId="77777777" w:rsidR="00575926" w:rsidRDefault="00575926" w:rsidP="005759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54FBDD" w14:textId="77777777" w:rsidR="00575926" w:rsidRDefault="00575926" w:rsidP="005759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4F37E8" w14:textId="77777777" w:rsidR="00575926" w:rsidRDefault="00575926" w:rsidP="005759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2022</w:t>
      </w:r>
    </w:p>
    <w:p w14:paraId="2328937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2AB98" w14:textId="77777777" w:rsidR="00575926" w:rsidRDefault="00575926" w:rsidP="009139A6">
      <w:r>
        <w:separator/>
      </w:r>
    </w:p>
  </w:endnote>
  <w:endnote w:type="continuationSeparator" w:id="0">
    <w:p w14:paraId="7B97D736" w14:textId="77777777" w:rsidR="00575926" w:rsidRDefault="005759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7B9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A89B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080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DEB0F" w14:textId="77777777" w:rsidR="00575926" w:rsidRDefault="00575926" w:rsidP="009139A6">
      <w:r>
        <w:separator/>
      </w:r>
    </w:p>
  </w:footnote>
  <w:footnote w:type="continuationSeparator" w:id="0">
    <w:p w14:paraId="0A5BBDC5" w14:textId="77777777" w:rsidR="00575926" w:rsidRDefault="005759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8FD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31C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3AC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926"/>
    <w:rsid w:val="000666E0"/>
    <w:rsid w:val="002510B7"/>
    <w:rsid w:val="0057592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767E7"/>
  <w15:chartTrackingRefBased/>
  <w15:docId w15:val="{A99EDE91-D195-40E7-A09D-513DF736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2022-02-25T21:07:00Z</dcterms:created>
  <dcterms:modified xsi:type="dcterms:W3CDTF">2022-02-25T21:09:00Z</dcterms:modified>
</cp:coreProperties>
</file>